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B56BF" w14:textId="2DB41439" w:rsidR="00AF01A0" w:rsidRDefault="0084004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 xml:space="preserve">3GPP TSG-RAN5 Meeting </w:t>
      </w:r>
      <w:r w:rsidR="00E02990">
        <w:rPr>
          <w:rFonts w:cs="Arial"/>
          <w:b/>
          <w:sz w:val="24"/>
          <w:szCs w:val="24"/>
        </w:rPr>
        <w:t>#100</w:t>
      </w:r>
      <w:r>
        <w:rPr>
          <w:b/>
          <w:i/>
          <w:sz w:val="28"/>
        </w:rPr>
        <w:tab/>
        <w:t>R5-</w:t>
      </w:r>
      <w:r w:rsidR="00606313">
        <w:rPr>
          <w:b/>
          <w:i/>
          <w:sz w:val="28"/>
        </w:rPr>
        <w:t>23</w:t>
      </w:r>
      <w:r w:rsidR="006A675E">
        <w:rPr>
          <w:b/>
          <w:i/>
          <w:sz w:val="28"/>
        </w:rPr>
        <w:t>5232</w:t>
      </w:r>
    </w:p>
    <w:p w14:paraId="399B26C9" w14:textId="77777777" w:rsidR="00BF6894" w:rsidRDefault="00BF6894" w:rsidP="00BF689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7022E9">
          <w:rPr>
            <w:b/>
            <w:noProof/>
            <w:sz w:val="24"/>
          </w:rPr>
          <w:t>Toulouse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EE2CC7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21st </w:t>
      </w:r>
      <w:r w:rsidRPr="00643BAF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25</w:t>
      </w:r>
      <w:r w:rsidRPr="00643BAF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643BAF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AF01A0" w14:paraId="26FD95E5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91093" w14:textId="697F35CB" w:rsidR="00AF01A0" w:rsidRDefault="0084004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606313">
              <w:rPr>
                <w:i/>
                <w:sz w:val="14"/>
                <w:lang w:val="en-US"/>
              </w:rPr>
              <w:t>5</w:t>
            </w:r>
            <w:r>
              <w:rPr>
                <w:i/>
                <w:sz w:val="14"/>
              </w:rPr>
              <w:t>.0</w:t>
            </w:r>
          </w:p>
        </w:tc>
      </w:tr>
      <w:tr w:rsidR="00AF01A0" w14:paraId="77BC8275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866" w14:textId="77777777" w:rsidR="00AF01A0" w:rsidRDefault="0084004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AF01A0" w14:paraId="40BC0E6C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5E5C7CE" w14:textId="77777777" w:rsidR="00AF01A0" w:rsidRDefault="00AF01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2B2EE2B5" w14:textId="77777777" w:rsidR="00AF01A0" w:rsidRDefault="00AF01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01A0" w14:paraId="6BDEBF93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228D1" w14:textId="77777777" w:rsidR="00AF01A0" w:rsidRDefault="008400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49CC3" w14:textId="79D5247D" w:rsidR="00AF01A0" w:rsidRDefault="00840041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405676" w:rsidRPr="00662F86">
              <w:t xml:space="preserve">PC3 </w:t>
            </w:r>
            <w:r w:rsidR="006A675E" w:rsidRPr="006A675E">
              <w:t>CA_n2(2A)-n66A</w:t>
            </w:r>
          </w:p>
        </w:tc>
      </w:tr>
      <w:tr w:rsidR="00AF01A0" w14:paraId="6F82672C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B686954" w14:textId="77777777" w:rsidR="00AF01A0" w:rsidRDefault="00AF01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F9DB054" w14:textId="77777777" w:rsidR="00AF01A0" w:rsidRDefault="00AF01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01A0" w14:paraId="5EDF4F0E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BCE8F5" w14:textId="77777777" w:rsidR="00AF01A0" w:rsidRDefault="008400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02420774" w14:textId="7496CCF7" w:rsidR="00AF01A0" w:rsidRDefault="006A675E">
            <w:pPr>
              <w:pStyle w:val="CRCoverPage"/>
              <w:spacing w:after="0"/>
              <w:ind w:left="100"/>
            </w:pPr>
            <w:r w:rsidRPr="006A675E">
              <w:t>Apple Benelux B.V.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A2497C7" w14:textId="77777777" w:rsidR="00AF01A0" w:rsidRDefault="00AF01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DF6E56" w14:textId="77777777" w:rsidR="00AF01A0" w:rsidRDefault="0084004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896D6" w14:textId="53089067" w:rsidR="00AF01A0" w:rsidRDefault="008B2163">
            <w:pPr>
              <w:pStyle w:val="CRCoverPage"/>
              <w:spacing w:after="0"/>
              <w:ind w:left="100"/>
            </w:pPr>
            <w:fldSimple w:instr=" DOCPROPERTY  ResDate  \* MERGEFORMAT ">
              <w:r>
                <w:rPr>
                  <w:noProof/>
                </w:rPr>
                <w:t>2023-08-1</w:t>
              </w:r>
            </w:fldSimple>
            <w:r>
              <w:rPr>
                <w:noProof/>
              </w:rPr>
              <w:t>1</w:t>
            </w:r>
          </w:p>
        </w:tc>
      </w:tr>
    </w:tbl>
    <w:p w14:paraId="37E8B895" w14:textId="77777777" w:rsidR="00AF01A0" w:rsidRDefault="00AF01A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AF01A0" w14:paraId="363ACD70" w14:textId="77777777" w:rsidTr="008C788F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FE0690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4ECBBC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AA3D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3E9D5ACF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184E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445341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5ADB71B2" w14:textId="77777777" w:rsidTr="008C788F">
        <w:tc>
          <w:tcPr>
            <w:tcW w:w="2226" w:type="dxa"/>
            <w:tcBorders>
              <w:left w:val="single" w:sz="4" w:space="0" w:color="auto"/>
            </w:tcBorders>
          </w:tcPr>
          <w:p w14:paraId="08E82007" w14:textId="77777777" w:rsidR="00AF01A0" w:rsidRDefault="0084004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C2153F4" w14:textId="77777777" w:rsidR="00AF01A0" w:rsidRDefault="00840041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EA65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225F0968" w14:textId="77777777" w:rsidR="00AF01A0" w:rsidRDefault="0084004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8930E" w14:textId="23283D1F" w:rsidR="00AF01A0" w:rsidRDefault="00BF68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2E436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23D4B9BC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FA59FDE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FF2D831" w14:textId="77777777" w:rsidR="00AF01A0" w:rsidRDefault="00840041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5CDA1F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2896B9" w14:textId="77777777" w:rsidR="00AF01A0" w:rsidRDefault="0084004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2B31A4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1C32C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5B453A56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2E6390A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5270302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B3D6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85FF59B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E1CF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989170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7750B390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9DBEA6F" w14:textId="77777777" w:rsidR="00AF01A0" w:rsidRDefault="0084004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4BD5B19" w14:textId="77777777" w:rsidR="00AF01A0" w:rsidRDefault="00840041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5C9F73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5E0906" w14:textId="77777777" w:rsidR="00AF01A0" w:rsidRDefault="00840041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8CE399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045C2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056AE146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E058243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463345B" w14:textId="77777777" w:rsidR="00AF01A0" w:rsidRDefault="00840041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DC762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AE8480" w14:textId="77777777" w:rsidR="00AF01A0" w:rsidRDefault="00840041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1DE86A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69C9A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309FFFE6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050E25D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A0902DE" w14:textId="77777777" w:rsidR="00AF01A0" w:rsidRDefault="00840041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FECD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EEE1E8" w14:textId="77777777" w:rsidR="00AF01A0" w:rsidRDefault="00840041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5D526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3014EF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30CA93AB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528E3B0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B39535" w14:textId="77777777" w:rsidR="00AF01A0" w:rsidRDefault="00840041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6FC38E" w14:textId="59BD98F7" w:rsidR="00AF01A0" w:rsidRDefault="00BF68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AE0C5B" w14:textId="77777777" w:rsidR="00AF01A0" w:rsidRDefault="00840041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1CDCD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521A5F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37E0222E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68FC2D6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4328307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983F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03A8DEE6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BBF34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662D05C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4A6E22B1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C8C0C00" w14:textId="77777777" w:rsidR="00AF01A0" w:rsidRDefault="0084004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B53086" w14:textId="77777777" w:rsidR="00AF01A0" w:rsidRDefault="0084004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1333F6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BD2F72" w14:textId="77777777" w:rsidR="00AF01A0" w:rsidRDefault="0084004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20267" w14:textId="6B438192" w:rsidR="00AF01A0" w:rsidRDefault="006A67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B3090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5E2FC6EF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E35AF46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C91FB80" w14:textId="77777777" w:rsidR="00AF01A0" w:rsidRDefault="0084004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6A4D12" w14:textId="632A5D20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1B70DA" w14:textId="77777777" w:rsidR="00AF01A0" w:rsidRDefault="00840041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C50F59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EA8CF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462E89D3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9EFB6C8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C440F71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A113466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113F87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D0575" w14:paraId="35D50777" w14:textId="77777777" w:rsidTr="00945E30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26A32C8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3F2ACEF0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851B470" w14:textId="77777777" w:rsidR="00FD0575" w:rsidRDefault="00FD0575" w:rsidP="00FD057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1842912" w14:textId="0B6FB2AF" w:rsidR="00FD0575" w:rsidRDefault="006A675E" w:rsidP="00FD0575">
            <w:pPr>
              <w:pStyle w:val="CRCoverPage"/>
              <w:spacing w:after="0"/>
              <w:rPr>
                <w:b/>
                <w:caps/>
              </w:rPr>
            </w:pPr>
            <w:r w:rsidRPr="006A675E">
              <w:t>CA_n2(2A)-n66A</w:t>
            </w:r>
            <w:r>
              <w:rPr>
                <w:lang w:val="it-IT"/>
              </w:rPr>
              <w:t xml:space="preserve"> </w:t>
            </w:r>
            <w:r w:rsidR="00BB6A98">
              <w:rPr>
                <w:lang w:val="it-IT"/>
              </w:rPr>
              <w:t>1UL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85F18" w14:textId="77777777" w:rsidR="00FD0575" w:rsidRDefault="00FD0575" w:rsidP="00FD0575">
            <w:pPr>
              <w:pStyle w:val="CRCoverPage"/>
              <w:spacing w:after="0"/>
            </w:pPr>
          </w:p>
        </w:tc>
      </w:tr>
      <w:tr w:rsidR="00FD0575" w14:paraId="64D357DD" w14:textId="77777777" w:rsidTr="00945E30">
        <w:tc>
          <w:tcPr>
            <w:tcW w:w="2226" w:type="dxa"/>
            <w:tcBorders>
              <w:left w:val="single" w:sz="4" w:space="0" w:color="auto"/>
            </w:tcBorders>
          </w:tcPr>
          <w:p w14:paraId="488C41B6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47C1C905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0499FDA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38662A2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82C52E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D0575" w14:paraId="31A1F7EC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ADEB78B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6D340571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7FC1B7DC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75DD8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2698091A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27F453C8" w14:textId="77777777" w:rsidTr="008C788F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DB0EB88" w14:textId="77777777" w:rsidR="00AF01A0" w:rsidRDefault="0084004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77488F3A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5ABA792" w14:textId="77777777" w:rsidR="00AF01A0" w:rsidRDefault="00840041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485D7D" w14:textId="77777777" w:rsidR="00AF01A0" w:rsidRDefault="00840041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3748E6" w14:textId="77777777" w:rsidR="00AF01A0" w:rsidRDefault="00AF01A0">
            <w:pPr>
              <w:pStyle w:val="CRCoverPage"/>
              <w:spacing w:after="0"/>
            </w:pPr>
          </w:p>
        </w:tc>
      </w:tr>
      <w:tr w:rsidR="00AF01A0" w14:paraId="44ACD94C" w14:textId="77777777" w:rsidTr="008C788F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3EEA48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7FAEC90F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F643CC8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CBA11" w14:textId="77777777" w:rsidR="00AF01A0" w:rsidRDefault="00AF01A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B104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36192076" w14:textId="77777777" w:rsidR="00AF01A0" w:rsidRDefault="00AF01A0">
      <w:pPr>
        <w:pStyle w:val="CRCoverPage"/>
        <w:rPr>
          <w:lang w:val="en-US"/>
        </w:rPr>
      </w:pPr>
    </w:p>
    <w:sectPr w:rsidR="00AF01A0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91DEE" w14:textId="77777777" w:rsidR="002703D1" w:rsidRDefault="002703D1">
      <w:pPr>
        <w:spacing w:after="0"/>
      </w:pPr>
      <w:r>
        <w:separator/>
      </w:r>
    </w:p>
  </w:endnote>
  <w:endnote w:type="continuationSeparator" w:id="0">
    <w:p w14:paraId="12428BAF" w14:textId="77777777" w:rsidR="002703D1" w:rsidRDefault="002703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20B0604020202020204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v4.2.0">
    <w:altName w:val="Times New Roman"/>
    <w:panose1 w:val="020B0604020202020204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F9436" w14:textId="77777777" w:rsidR="00AF01A0" w:rsidRDefault="0084004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72BE9" w14:textId="77777777" w:rsidR="002703D1" w:rsidRDefault="002703D1">
      <w:pPr>
        <w:spacing w:after="0"/>
      </w:pPr>
      <w:r>
        <w:separator/>
      </w:r>
    </w:p>
  </w:footnote>
  <w:footnote w:type="continuationSeparator" w:id="0">
    <w:p w14:paraId="3F7D3A5F" w14:textId="77777777" w:rsidR="002703D1" w:rsidRDefault="002703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837E0" w14:textId="77777777" w:rsidR="00AF01A0" w:rsidRDefault="00AF01A0">
    <w:pPr>
      <w:pStyle w:val="Header"/>
    </w:pPr>
  </w:p>
  <w:p w14:paraId="5CE44744" w14:textId="77777777" w:rsidR="00AF01A0" w:rsidRDefault="00AF01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356009960">
    <w:abstractNumId w:val="3"/>
  </w:num>
  <w:num w:numId="2" w16cid:durableId="78446794">
    <w:abstractNumId w:val="5"/>
  </w:num>
  <w:num w:numId="3" w16cid:durableId="2096630219">
    <w:abstractNumId w:val="1"/>
  </w:num>
  <w:num w:numId="4" w16cid:durableId="1983653446">
    <w:abstractNumId w:val="4"/>
  </w:num>
  <w:num w:numId="5" w16cid:durableId="173568618">
    <w:abstractNumId w:val="14"/>
  </w:num>
  <w:num w:numId="6" w16cid:durableId="485703221">
    <w:abstractNumId w:val="2"/>
  </w:num>
  <w:num w:numId="7" w16cid:durableId="512110254">
    <w:abstractNumId w:val="10"/>
  </w:num>
  <w:num w:numId="8" w16cid:durableId="2003849818">
    <w:abstractNumId w:val="7"/>
  </w:num>
  <w:num w:numId="9" w16cid:durableId="732701042">
    <w:abstractNumId w:val="13"/>
  </w:num>
  <w:num w:numId="10" w16cid:durableId="289826997">
    <w:abstractNumId w:val="15"/>
  </w:num>
  <w:num w:numId="11" w16cid:durableId="985934480">
    <w:abstractNumId w:val="16"/>
  </w:num>
  <w:num w:numId="12" w16cid:durableId="1277368330">
    <w:abstractNumId w:val="8"/>
  </w:num>
  <w:num w:numId="13" w16cid:durableId="1305696887">
    <w:abstractNumId w:val="9"/>
  </w:num>
  <w:num w:numId="14" w16cid:durableId="1410806003">
    <w:abstractNumId w:val="6"/>
  </w:num>
  <w:num w:numId="15" w16cid:durableId="846597679">
    <w:abstractNumId w:val="12"/>
  </w:num>
  <w:num w:numId="16" w16cid:durableId="287007679">
    <w:abstractNumId w:val="0"/>
  </w:num>
  <w:num w:numId="17" w16cid:durableId="36255425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3F1D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03D1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4230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5676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E6A3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A675E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0041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2163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AF4E7A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1BF8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B6A98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BF6894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2990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B860A46"/>
    <w:rsid w:val="700A6CD3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46B3D4"/>
  <w15:docId w15:val="{6EA0B308-1732-4AB2-BBD5-C3AEA6CB3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styleId="Revision">
    <w:name w:val="Revision"/>
    <w:hidden/>
    <w:uiPriority w:val="99"/>
    <w:semiHidden/>
    <w:rsid w:val="0060631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C:\Users\ECSLEMA\Documents\3gpp_70.dot</Template>
  <TotalTime>20</TotalTime>
  <Pages>1</Pages>
  <Words>115</Words>
  <Characters>656</Characters>
  <Application>Microsoft Office Word</Application>
  <DocSecurity>0</DocSecurity>
  <Lines>5</Lines>
  <Paragraphs>1</Paragraphs>
  <ScaleCrop>false</ScaleCrop>
  <Company>ETSI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Ashwin Mohan</cp:lastModifiedBy>
  <cp:revision>19</cp:revision>
  <cp:lastPrinted>2020-02-05T15:54:00Z</cp:lastPrinted>
  <dcterms:created xsi:type="dcterms:W3CDTF">2022-09-02T09:30:00Z</dcterms:created>
  <dcterms:modified xsi:type="dcterms:W3CDTF">2023-08-12T06:53:00Z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